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07002" w14:textId="77777777" w:rsidR="00A755FD" w:rsidRDefault="00A755FD" w:rsidP="00A755F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4301-0007/2023</w:t>
      </w:r>
    </w:p>
    <w:p w14:paraId="2645D645" w14:textId="77777777" w:rsidR="00A755FD" w:rsidRDefault="00A755FD" w:rsidP="00A755F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2023-115</w:t>
      </w:r>
    </w:p>
    <w:p w14:paraId="08076AC8" w14:textId="6B528837" w:rsidR="00EC4DF2" w:rsidRDefault="00EC4DF2" w:rsidP="00EC4DF2">
      <w:pPr>
        <w:rPr>
          <w:rFonts w:cs="Arial"/>
          <w:i/>
        </w:rPr>
      </w:pPr>
      <w:bookmarkStart w:id="1" w:name="_GoBack"/>
      <w:bookmarkEnd w:id="0"/>
      <w:bookmarkEnd w:id="1"/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73420D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967947" w:rsidRPr="0073420D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14:paraId="68475009" w14:textId="77777777" w:rsidR="00967947" w:rsidRPr="0073420D" w:rsidRDefault="00967947" w:rsidP="00967947">
            <w:pPr>
              <w:ind w:right="-183"/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268" w:type="dxa"/>
            <w:vAlign w:val="center"/>
          </w:tcPr>
          <w:p w14:paraId="12D6631B" w14:textId="21434698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2976" w:type="dxa"/>
            <w:vAlign w:val="center"/>
          </w:tcPr>
          <w:p w14:paraId="45A4C39F" w14:textId="3EA6C7DB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>brez DDV</w:t>
            </w:r>
            <w:r w:rsidR="009F2C40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02" w:type="dxa"/>
            <w:vAlign w:val="center"/>
          </w:tcPr>
          <w:p w14:paraId="5CF1892C" w14:textId="77777777" w:rsidR="00967947" w:rsidRPr="0073420D" w:rsidRDefault="00967947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967947" w:rsidRPr="0073420D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046" w:type="dxa"/>
          </w:tcPr>
          <w:p w14:paraId="415EC0DE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19E4B4" w14:textId="23C67E5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5B67C859" w14:textId="4B34AD13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7DDB05" w14:textId="52F3C20B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046" w:type="dxa"/>
          </w:tcPr>
          <w:p w14:paraId="476E568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BE39" w14:textId="1124A3D8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E037A5A" w14:textId="488E7BF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6679D364" w14:textId="6BCDD473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</w:tcPr>
          <w:p w14:paraId="3CC38CE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0CD90" w14:textId="4B36D1D1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ADAD2C5" w14:textId="70EF9BC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D4B80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608A3B6" w14:textId="7F283AC6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47D578F" w14:textId="2D589010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7794C5A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967947" w:rsidRPr="0073420D" w:rsidRDefault="00967947" w:rsidP="00967947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</w:tr>
      <w:tr w:rsidR="00967947" w:rsidRPr="0073420D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73420D" w:rsidRDefault="00967947" w:rsidP="00515523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207BB548" w:rsidR="00967947" w:rsidRPr="0073420D" w:rsidRDefault="00967947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27AA5" w14:textId="77777777" w:rsidR="00D76EF1" w:rsidRDefault="00D76EF1">
      <w:r>
        <w:separator/>
      </w:r>
    </w:p>
  </w:endnote>
  <w:endnote w:type="continuationSeparator" w:id="0">
    <w:p w14:paraId="34D48308" w14:textId="77777777" w:rsidR="00D76EF1" w:rsidRDefault="00D76EF1">
      <w:r>
        <w:continuationSeparator/>
      </w:r>
    </w:p>
  </w:endnote>
  <w:endnote w:type="continuationNotice" w:id="1">
    <w:p w14:paraId="216CCA42" w14:textId="77777777" w:rsidR="00D76EF1" w:rsidRDefault="00D76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7ADC4C9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F2C4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F2C4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AA0D8" w14:textId="77777777" w:rsidR="00D76EF1" w:rsidRDefault="00D76EF1">
      <w:r>
        <w:separator/>
      </w:r>
    </w:p>
  </w:footnote>
  <w:footnote w:type="continuationSeparator" w:id="0">
    <w:p w14:paraId="734C4009" w14:textId="77777777" w:rsidR="00D76EF1" w:rsidRDefault="00D76EF1">
      <w:r>
        <w:continuationSeparator/>
      </w:r>
    </w:p>
  </w:footnote>
  <w:footnote w:type="continuationNotice" w:id="1">
    <w:p w14:paraId="236CFFE9" w14:textId="77777777" w:rsidR="00D76EF1" w:rsidRDefault="00D76E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D76EF1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D76EF1" w:rsidRPr="00531D88" w:rsidRDefault="00D76EF1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D76EF1" w:rsidRPr="00531D88" w:rsidRDefault="00D76EF1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537DC"/>
    <w:rsid w:val="0036587C"/>
    <w:rsid w:val="00367250"/>
    <w:rsid w:val="00370866"/>
    <w:rsid w:val="0037231D"/>
    <w:rsid w:val="0039642C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2C40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5FD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018D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FC351-62D1-4E85-9E16-DD3D2BCAF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09B959-C566-4E94-9E1F-05B15CD4F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1</Pages>
  <Words>203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19</cp:revision>
  <cp:lastPrinted>2023-02-24T08:22:00Z</cp:lastPrinted>
  <dcterms:created xsi:type="dcterms:W3CDTF">2016-05-31T11:25:00Z</dcterms:created>
  <dcterms:modified xsi:type="dcterms:W3CDTF">2023-02-24T10:45:00Z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